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85269" w14:textId="77777777" w:rsidR="00671459" w:rsidRDefault="00671459" w:rsidP="00671459">
      <w:pPr>
        <w:rPr>
          <w:lang w:val="pt-BR"/>
        </w:rPr>
      </w:pPr>
    </w:p>
    <w:p w14:paraId="562E738A" w14:textId="77777777" w:rsidR="00671459" w:rsidRDefault="00671459" w:rsidP="00671459">
      <w:pPr>
        <w:rPr>
          <w:lang w:val="pt-BR"/>
        </w:rPr>
      </w:pPr>
    </w:p>
    <w:p w14:paraId="4F135677" w14:textId="77777777" w:rsidR="00671459" w:rsidRDefault="00671459" w:rsidP="00671459">
      <w:pPr>
        <w:rPr>
          <w:lang w:val="pt-BR"/>
        </w:rPr>
      </w:pPr>
    </w:p>
    <w:p w14:paraId="33E8EB33" w14:textId="77777777" w:rsidR="00671459" w:rsidRDefault="00E04C24" w:rsidP="00671459">
      <w:pPr>
        <w:pStyle w:val="Ttulo3"/>
        <w:rPr>
          <w:b w:val="0"/>
        </w:rPr>
      </w:pPr>
      <w:r>
        <w:rPr>
          <w:b w:val="0"/>
        </w:rPr>
        <w:t>C</w:t>
      </w:r>
      <w:r w:rsidR="006013CB">
        <w:rPr>
          <w:b w:val="0"/>
        </w:rPr>
        <w:t>aixa do CD/DVD</w:t>
      </w:r>
    </w:p>
    <w:p w14:paraId="0993C073" w14:textId="77777777" w:rsidR="00671459" w:rsidRPr="00F61E2E" w:rsidRDefault="00671459" w:rsidP="00671459">
      <w:pPr>
        <w:ind w:left="284"/>
        <w:outlineLvl w:val="0"/>
        <w:rPr>
          <w:rFonts w:ascii="Arial" w:hAnsi="Arial" w:cs="Arial"/>
          <w:lang w:val="pt-BR"/>
        </w:rPr>
      </w:pPr>
    </w:p>
    <w:p w14:paraId="044AA2BE" w14:textId="77777777" w:rsidR="00671459" w:rsidRPr="00F61E2E" w:rsidRDefault="00671459" w:rsidP="00671459">
      <w:pPr>
        <w:ind w:left="284"/>
        <w:outlineLvl w:val="0"/>
        <w:rPr>
          <w:rFonts w:ascii="Arial" w:hAnsi="Arial" w:cs="Arial"/>
          <w:lang w:val="pt-BR"/>
        </w:rPr>
      </w:pPr>
    </w:p>
    <w:p w14:paraId="3E5217E2" w14:textId="77777777" w:rsidR="00671459" w:rsidRPr="00F61E2E" w:rsidRDefault="00671459" w:rsidP="00671459">
      <w:pPr>
        <w:ind w:left="284"/>
        <w:outlineLvl w:val="0"/>
        <w:rPr>
          <w:rFonts w:ascii="Arial" w:hAnsi="Arial" w:cs="Arial"/>
          <w:lang w:val="pt-BR"/>
        </w:rPr>
      </w:pPr>
    </w:p>
    <w:p w14:paraId="6E6B102A" w14:textId="77777777" w:rsidR="00671459" w:rsidRPr="00F61E2E" w:rsidRDefault="00505A8F" w:rsidP="00671459">
      <w:pPr>
        <w:outlineLvl w:val="0"/>
        <w:rPr>
          <w:lang w:val="pt-BR"/>
        </w:rPr>
      </w:pPr>
      <w:r>
        <w:rPr>
          <w:noProof/>
          <w:lang w:val="pt-BR" w:eastAsia="pt-BR" w:bidi="ar-SA"/>
        </w:rPr>
        <w:drawing>
          <wp:anchor distT="0" distB="0" distL="114300" distR="114300" simplePos="0" relativeHeight="251667456" behindDoc="0" locked="0" layoutInCell="1" allowOverlap="1" wp14:anchorId="0EF6E0F5" wp14:editId="3020C4B6">
            <wp:simplePos x="0" y="0"/>
            <wp:positionH relativeFrom="column">
              <wp:posOffset>7526655</wp:posOffset>
            </wp:positionH>
            <wp:positionV relativeFrom="paragraph">
              <wp:posOffset>23495</wp:posOffset>
            </wp:positionV>
            <wp:extent cx="1933575" cy="1171575"/>
            <wp:effectExtent l="0" t="0" r="0" b="0"/>
            <wp:wrapNone/>
            <wp:docPr id="1" name="Imagem 2" descr="prefeitura_pira_g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feitura_pira_ge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4642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1"/>
        <w:gridCol w:w="7321"/>
      </w:tblGrid>
      <w:tr w:rsidR="00DD69C1" w:rsidRPr="00F66A83" w14:paraId="2B19477B" w14:textId="77777777" w:rsidTr="00FE5C1F">
        <w:trPr>
          <w:cantSplit/>
          <w:trHeight w:val="7897"/>
        </w:trPr>
        <w:tc>
          <w:tcPr>
            <w:tcW w:w="7321" w:type="dxa"/>
          </w:tcPr>
          <w:p w14:paraId="1C581E03" w14:textId="77777777" w:rsidR="00DD69C1" w:rsidRPr="00F61E2E" w:rsidRDefault="00DD69C1" w:rsidP="00505A8F">
            <w:pPr>
              <w:rPr>
                <w:rFonts w:ascii="Verdana" w:hAnsi="Verdana"/>
                <w:lang w:val="pt-BR"/>
              </w:rPr>
            </w:pPr>
          </w:p>
          <w:p w14:paraId="7B840B37" w14:textId="77777777" w:rsidR="00DD69C1" w:rsidRPr="00F61E2E" w:rsidRDefault="00DD69C1" w:rsidP="00505A8F">
            <w:pPr>
              <w:rPr>
                <w:rFonts w:ascii="Verdana" w:hAnsi="Verdana"/>
                <w:lang w:val="pt-BR"/>
              </w:rPr>
            </w:pPr>
          </w:p>
          <w:p w14:paraId="13AF2AAE" w14:textId="77777777" w:rsidR="00ED3DB7" w:rsidRDefault="00DD69C1" w:rsidP="003F07B0">
            <w:pPr>
              <w:rPr>
                <w:rFonts w:ascii="Verdana" w:hAnsi="Verdana"/>
                <w:lang w:val="pt-BR"/>
              </w:rPr>
            </w:pPr>
            <w:r w:rsidRPr="00505A8F">
              <w:rPr>
                <w:rFonts w:ascii="Verdana" w:hAnsi="Verdana"/>
                <w:lang w:val="pt-BR"/>
              </w:rPr>
              <w:t xml:space="preserve">Contém: </w:t>
            </w:r>
          </w:p>
          <w:p w14:paraId="420505B1" w14:textId="77777777" w:rsidR="00ED3DB7" w:rsidRDefault="00ED3DB7" w:rsidP="003F07B0">
            <w:pPr>
              <w:rPr>
                <w:rFonts w:ascii="Verdana" w:hAnsi="Verdana"/>
                <w:lang w:val="pt-BR"/>
              </w:rPr>
            </w:pPr>
          </w:p>
          <w:p w14:paraId="55B81EC8" w14:textId="77777777" w:rsidR="00DD69C1" w:rsidRDefault="006C540E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A</w:t>
            </w:r>
            <w:r w:rsidR="00FE5C1F">
              <w:rPr>
                <w:rFonts w:ascii="Verdana" w:hAnsi="Verdana"/>
                <w:lang w:val="pt-BR"/>
              </w:rPr>
              <w:t>RT</w:t>
            </w:r>
            <w:r w:rsidR="005B543C">
              <w:rPr>
                <w:rFonts w:ascii="Verdana" w:hAnsi="Verdana"/>
                <w:lang w:val="pt-BR"/>
              </w:rPr>
              <w:t xml:space="preserve"> </w:t>
            </w:r>
          </w:p>
          <w:p w14:paraId="1381C370" w14:textId="77777777" w:rsidR="005B543C" w:rsidRDefault="005B543C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PROJETOS</w:t>
            </w:r>
          </w:p>
          <w:p w14:paraId="74335EED" w14:textId="77777777" w:rsidR="005B543C" w:rsidRDefault="005B543C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PLANILHAS ORÇAMENTÁRIAS.</w:t>
            </w:r>
          </w:p>
          <w:p w14:paraId="71CD8F9F" w14:textId="77777777" w:rsidR="005B543C" w:rsidRDefault="00FE5C1F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QUALIFICAÇÃO TÉCNICA</w:t>
            </w:r>
          </w:p>
          <w:p w14:paraId="760BCBC2" w14:textId="77777777" w:rsidR="005B543C" w:rsidRDefault="005B543C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BDI</w:t>
            </w:r>
          </w:p>
          <w:p w14:paraId="3D94BB33" w14:textId="77777777" w:rsidR="005B543C" w:rsidRDefault="005B543C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 xml:space="preserve">CRONOGRAMA </w:t>
            </w:r>
          </w:p>
          <w:p w14:paraId="0DDE78C2" w14:textId="77777777" w:rsidR="005B543C" w:rsidRDefault="005F1F7D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 xml:space="preserve">MEMÓRIAL DESCRITIVO </w:t>
            </w:r>
          </w:p>
          <w:p w14:paraId="2ACB6D2A" w14:textId="77777777" w:rsidR="005F1F7D" w:rsidRDefault="006C540E" w:rsidP="00ED3DB7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>
              <w:rPr>
                <w:rFonts w:ascii="Verdana" w:hAnsi="Verdana"/>
                <w:lang w:val="pt-BR"/>
              </w:rPr>
              <w:t>MEMÓRIA DE CÁLCULO</w:t>
            </w:r>
          </w:p>
          <w:p w14:paraId="5927B10F" w14:textId="77777777" w:rsidR="004D2B80" w:rsidRDefault="005B543C" w:rsidP="004D2B80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 w:rsidRPr="006C540E">
              <w:rPr>
                <w:rFonts w:ascii="Verdana" w:hAnsi="Verdana"/>
                <w:lang w:val="pt-BR"/>
              </w:rPr>
              <w:t>ESTUDO TÉCNICO PRELIMINAR</w:t>
            </w:r>
          </w:p>
          <w:p w14:paraId="62C06D41" w14:textId="77777777" w:rsidR="004D2B80" w:rsidRPr="004D2B80" w:rsidRDefault="004D2B80" w:rsidP="004D2B80">
            <w:pPr>
              <w:pStyle w:val="PargrafodaLista"/>
              <w:numPr>
                <w:ilvl w:val="0"/>
                <w:numId w:val="14"/>
              </w:numPr>
              <w:rPr>
                <w:rFonts w:ascii="Verdana" w:hAnsi="Verdana"/>
                <w:lang w:val="pt-BR"/>
              </w:rPr>
            </w:pPr>
            <w:r w:rsidRPr="004D2B80">
              <w:rPr>
                <w:rFonts w:ascii="Verdana" w:hAnsi="Verdana"/>
                <w:lang w:val="pt-BR"/>
              </w:rPr>
              <w:t>DOCUMENTOS DIVERSOS</w:t>
            </w:r>
          </w:p>
          <w:p w14:paraId="0B2C4A88" w14:textId="77777777" w:rsidR="005B543C" w:rsidRDefault="005B543C" w:rsidP="005B543C">
            <w:pPr>
              <w:pStyle w:val="PargrafodaLista"/>
              <w:rPr>
                <w:rFonts w:ascii="Verdana" w:hAnsi="Verdana"/>
                <w:lang w:val="pt-BR"/>
              </w:rPr>
            </w:pPr>
          </w:p>
          <w:p w14:paraId="3D33F6CF" w14:textId="77777777" w:rsidR="005B543C" w:rsidRDefault="005B543C" w:rsidP="005B543C">
            <w:pPr>
              <w:rPr>
                <w:rFonts w:ascii="Verdana" w:hAnsi="Verdana"/>
                <w:lang w:val="pt-BR"/>
              </w:rPr>
            </w:pPr>
          </w:p>
          <w:p w14:paraId="0D902DE8" w14:textId="77777777" w:rsidR="005B543C" w:rsidRPr="005B543C" w:rsidRDefault="005B543C" w:rsidP="005B543C">
            <w:pPr>
              <w:rPr>
                <w:rFonts w:ascii="Verdana" w:hAnsi="Verdana"/>
                <w:lang w:val="pt-BR"/>
              </w:rPr>
            </w:pPr>
          </w:p>
          <w:p w14:paraId="6F3DD46D" w14:textId="77777777" w:rsidR="00DD69C1" w:rsidRDefault="00DD69C1" w:rsidP="00676EB7">
            <w:pPr>
              <w:ind w:left="720"/>
              <w:rPr>
                <w:rFonts w:ascii="Verdana" w:hAnsi="Verdana"/>
                <w:lang w:val="pt-BR"/>
              </w:rPr>
            </w:pPr>
          </w:p>
          <w:p w14:paraId="320B4DD0" w14:textId="77777777" w:rsidR="00DD69C1" w:rsidRPr="002F4B25" w:rsidRDefault="00DD69C1" w:rsidP="002F4B25">
            <w:pPr>
              <w:pStyle w:val="PargrafodaLista"/>
              <w:ind w:left="1440"/>
              <w:rPr>
                <w:rFonts w:ascii="Verdana" w:hAnsi="Verdana"/>
                <w:lang w:val="pt-BR"/>
              </w:rPr>
            </w:pPr>
          </w:p>
          <w:p w14:paraId="76B4F3E9" w14:textId="77777777" w:rsidR="00DD69C1" w:rsidRPr="000C6AF1" w:rsidRDefault="00DD69C1" w:rsidP="000C6AF1">
            <w:pPr>
              <w:pStyle w:val="PargrafodaLista"/>
              <w:numPr>
                <w:ilvl w:val="0"/>
                <w:numId w:val="10"/>
              </w:numPr>
              <w:rPr>
                <w:rFonts w:ascii="Verdana" w:hAnsi="Verdana"/>
                <w:lang w:val="pt-BR"/>
              </w:rPr>
            </w:pPr>
          </w:p>
        </w:tc>
        <w:tc>
          <w:tcPr>
            <w:tcW w:w="7321" w:type="dxa"/>
          </w:tcPr>
          <w:p w14:paraId="16FE1933" w14:textId="77777777" w:rsidR="00DD69C1" w:rsidRDefault="00DD69C1" w:rsidP="00332D37">
            <w:pPr>
              <w:pStyle w:val="Ttulo"/>
              <w:spacing w:line="360" w:lineRule="auto"/>
              <w:jc w:val="left"/>
              <w:rPr>
                <w:rFonts w:ascii="Verdana" w:hAnsi="Verdana"/>
                <w:smallCaps/>
                <w:sz w:val="20"/>
              </w:rPr>
            </w:pPr>
          </w:p>
          <w:p w14:paraId="2D196E34" w14:textId="77777777" w:rsidR="00DD69C1" w:rsidRPr="00505A8F" w:rsidRDefault="005B543C" w:rsidP="00332D37">
            <w:pPr>
              <w:ind w:left="356" w:hanging="356"/>
              <w:rPr>
                <w:rFonts w:ascii="Verdana" w:hAnsi="Verdana" w:cs="Arial"/>
                <w:b/>
                <w:lang w:val="pt-BR"/>
              </w:rPr>
            </w:pPr>
            <w:r>
              <w:rPr>
                <w:rFonts w:ascii="Verdana" w:hAnsi="Verdana" w:cs="Arial"/>
                <w:b/>
                <w:lang w:val="pt-BR"/>
              </w:rPr>
              <w:t xml:space="preserve">   </w:t>
            </w:r>
            <w:r w:rsidR="00DD69C1" w:rsidRPr="00505A8F">
              <w:rPr>
                <w:rFonts w:ascii="Verdana" w:hAnsi="Verdana" w:cs="Arial"/>
                <w:b/>
                <w:lang w:val="pt-BR"/>
              </w:rPr>
              <w:t>Prefeitura de Carapicuíba</w:t>
            </w:r>
          </w:p>
          <w:p w14:paraId="43A58EF7" w14:textId="77777777" w:rsidR="00DD69C1" w:rsidRPr="00505A8F" w:rsidRDefault="00DD69C1" w:rsidP="00DA5FE2">
            <w:pPr>
              <w:tabs>
                <w:tab w:val="left" w:pos="3899"/>
                <w:tab w:val="left" w:pos="4041"/>
              </w:tabs>
              <w:ind w:left="214" w:right="2905" w:hanging="356"/>
              <w:jc w:val="center"/>
              <w:rPr>
                <w:rFonts w:ascii="Verdana" w:hAnsi="Verdana" w:cs="Arial"/>
                <w:b/>
                <w:sz w:val="20"/>
                <w:lang w:val="pt-BR"/>
              </w:rPr>
            </w:pPr>
            <w:r>
              <w:rPr>
                <w:rFonts w:ascii="Verdana" w:hAnsi="Verdana" w:cs="Arial"/>
                <w:b/>
                <w:sz w:val="20"/>
                <w:lang w:val="pt-BR"/>
              </w:rPr>
              <w:t xml:space="preserve">  Secretaria </w:t>
            </w:r>
            <w:r w:rsidR="005B543C">
              <w:rPr>
                <w:rFonts w:ascii="Verdana" w:hAnsi="Verdana" w:cs="Arial"/>
                <w:b/>
                <w:sz w:val="20"/>
                <w:lang w:val="pt-BR"/>
              </w:rPr>
              <w:t>de P</w:t>
            </w:r>
            <w:r>
              <w:rPr>
                <w:rFonts w:ascii="Verdana" w:hAnsi="Verdana" w:cs="Arial"/>
                <w:b/>
                <w:sz w:val="20"/>
                <w:lang w:val="pt-BR"/>
              </w:rPr>
              <w:t>rojetos E</w:t>
            </w:r>
            <w:r w:rsidRPr="00505A8F">
              <w:rPr>
                <w:rFonts w:ascii="Verdana" w:hAnsi="Verdana" w:cs="Arial"/>
                <w:b/>
                <w:sz w:val="20"/>
                <w:lang w:val="pt-BR"/>
              </w:rPr>
              <w:t>speciais,Convênios e Habitação.</w:t>
            </w:r>
          </w:p>
          <w:p w14:paraId="416A7DE9" w14:textId="77777777" w:rsidR="00DD69C1" w:rsidRDefault="00DD69C1" w:rsidP="00505A8F">
            <w:pPr>
              <w:pStyle w:val="Cabealho"/>
              <w:tabs>
                <w:tab w:val="clear" w:pos="4252"/>
                <w:tab w:val="left" w:pos="5245"/>
              </w:tabs>
              <w:ind w:left="1843" w:hanging="1843"/>
            </w:pPr>
          </w:p>
          <w:p w14:paraId="2D6D27DE" w14:textId="77777777" w:rsidR="00DD69C1" w:rsidRPr="008D6CCD" w:rsidRDefault="00DD69C1" w:rsidP="00505A8F">
            <w:pPr>
              <w:pStyle w:val="Cabealho"/>
              <w:tabs>
                <w:tab w:val="clear" w:pos="4252"/>
                <w:tab w:val="left" w:pos="5245"/>
              </w:tabs>
              <w:ind w:left="1985"/>
              <w:rPr>
                <w:b/>
              </w:rPr>
            </w:pPr>
          </w:p>
          <w:p w14:paraId="4F9F296B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2804C96F" w14:textId="77777777" w:rsidR="00DD69C1" w:rsidRPr="00E17190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5AB07FD0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40243C42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492886D1" w14:textId="34070DE1" w:rsidR="00DD69C1" w:rsidRDefault="004D2B80" w:rsidP="00505A8F">
            <w:pPr>
              <w:spacing w:line="360" w:lineRule="auto"/>
              <w:jc w:val="center"/>
              <w:rPr>
                <w:rFonts w:ascii="Verdana" w:hAnsi="Verdana"/>
                <w:sz w:val="36"/>
                <w:lang w:val="pt-BR"/>
              </w:rPr>
            </w:pPr>
            <w:r>
              <w:rPr>
                <w:rFonts w:ascii="Verdana" w:hAnsi="Verdana"/>
                <w:sz w:val="36"/>
                <w:lang w:val="pt-BR"/>
              </w:rPr>
              <w:t>EM</w:t>
            </w:r>
            <w:r w:rsidR="00C62960">
              <w:rPr>
                <w:rFonts w:ascii="Verdana" w:hAnsi="Verdana"/>
                <w:sz w:val="36"/>
                <w:lang w:val="pt-BR"/>
              </w:rPr>
              <w:t>EF</w:t>
            </w:r>
            <w:r>
              <w:rPr>
                <w:rFonts w:ascii="Verdana" w:hAnsi="Verdana"/>
                <w:sz w:val="36"/>
                <w:lang w:val="pt-BR"/>
              </w:rPr>
              <w:t xml:space="preserve"> S</w:t>
            </w:r>
            <w:r w:rsidR="00C62960">
              <w:rPr>
                <w:rFonts w:ascii="Verdana" w:hAnsi="Verdana"/>
                <w:sz w:val="36"/>
                <w:lang w:val="pt-BR"/>
              </w:rPr>
              <w:t>Í</w:t>
            </w:r>
            <w:r>
              <w:rPr>
                <w:rFonts w:ascii="Verdana" w:hAnsi="Verdana"/>
                <w:sz w:val="36"/>
                <w:lang w:val="pt-BR"/>
              </w:rPr>
              <w:t>TIO VELOSO</w:t>
            </w:r>
          </w:p>
          <w:p w14:paraId="32C8EDC6" w14:textId="77777777" w:rsidR="00DD69C1" w:rsidRPr="00F61E2E" w:rsidRDefault="00DD69C1" w:rsidP="00505A8F">
            <w:pPr>
              <w:spacing w:line="360" w:lineRule="auto"/>
              <w:jc w:val="center"/>
              <w:rPr>
                <w:rFonts w:ascii="Verdana" w:hAnsi="Verdana"/>
                <w:sz w:val="36"/>
                <w:lang w:val="pt-BR"/>
              </w:rPr>
            </w:pPr>
          </w:p>
          <w:p w14:paraId="61568358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4EF9AC92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5B5E4291" w14:textId="77777777" w:rsidR="00DD69C1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  <w:p w14:paraId="4A2C933C" w14:textId="77777777" w:rsidR="00DD69C1" w:rsidRPr="00F61E2E" w:rsidRDefault="00DD69C1" w:rsidP="00505A8F">
            <w:pPr>
              <w:jc w:val="center"/>
              <w:rPr>
                <w:rFonts w:ascii="Verdana" w:hAnsi="Verdana"/>
                <w:lang w:val="pt-BR"/>
              </w:rPr>
            </w:pPr>
          </w:p>
        </w:tc>
      </w:tr>
    </w:tbl>
    <w:p w14:paraId="03D7F5A1" w14:textId="77777777" w:rsidR="0063613F" w:rsidRDefault="0063613F" w:rsidP="00671459">
      <w:pPr>
        <w:rPr>
          <w:lang w:val="pt-BR"/>
        </w:rPr>
      </w:pPr>
    </w:p>
    <w:sectPr w:rsidR="0063613F" w:rsidSect="00671459">
      <w:pgSz w:w="16839" w:h="11907" w:orient="landscape"/>
      <w:pgMar w:top="567" w:right="249" w:bottom="567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5A3D"/>
    <w:multiLevelType w:val="hybridMultilevel"/>
    <w:tmpl w:val="642EBA68"/>
    <w:lvl w:ilvl="0" w:tplc="0416000F">
      <w:start w:val="1"/>
      <w:numFmt w:val="decimal"/>
      <w:lvlText w:val="%1."/>
      <w:lvlJc w:val="left"/>
      <w:pPr>
        <w:ind w:left="2198" w:hanging="360"/>
      </w:pPr>
    </w:lvl>
    <w:lvl w:ilvl="1" w:tplc="04160019" w:tentative="1">
      <w:start w:val="1"/>
      <w:numFmt w:val="lowerLetter"/>
      <w:lvlText w:val="%2."/>
      <w:lvlJc w:val="left"/>
      <w:pPr>
        <w:ind w:left="2918" w:hanging="360"/>
      </w:pPr>
    </w:lvl>
    <w:lvl w:ilvl="2" w:tplc="0416001B" w:tentative="1">
      <w:start w:val="1"/>
      <w:numFmt w:val="lowerRoman"/>
      <w:lvlText w:val="%3."/>
      <w:lvlJc w:val="right"/>
      <w:pPr>
        <w:ind w:left="3638" w:hanging="180"/>
      </w:pPr>
    </w:lvl>
    <w:lvl w:ilvl="3" w:tplc="0416000F" w:tentative="1">
      <w:start w:val="1"/>
      <w:numFmt w:val="decimal"/>
      <w:lvlText w:val="%4."/>
      <w:lvlJc w:val="left"/>
      <w:pPr>
        <w:ind w:left="4358" w:hanging="360"/>
      </w:pPr>
    </w:lvl>
    <w:lvl w:ilvl="4" w:tplc="04160019" w:tentative="1">
      <w:start w:val="1"/>
      <w:numFmt w:val="lowerLetter"/>
      <w:lvlText w:val="%5."/>
      <w:lvlJc w:val="left"/>
      <w:pPr>
        <w:ind w:left="5078" w:hanging="360"/>
      </w:pPr>
    </w:lvl>
    <w:lvl w:ilvl="5" w:tplc="0416001B" w:tentative="1">
      <w:start w:val="1"/>
      <w:numFmt w:val="lowerRoman"/>
      <w:lvlText w:val="%6."/>
      <w:lvlJc w:val="right"/>
      <w:pPr>
        <w:ind w:left="5798" w:hanging="180"/>
      </w:pPr>
    </w:lvl>
    <w:lvl w:ilvl="6" w:tplc="0416000F" w:tentative="1">
      <w:start w:val="1"/>
      <w:numFmt w:val="decimal"/>
      <w:lvlText w:val="%7."/>
      <w:lvlJc w:val="left"/>
      <w:pPr>
        <w:ind w:left="6518" w:hanging="360"/>
      </w:pPr>
    </w:lvl>
    <w:lvl w:ilvl="7" w:tplc="04160019" w:tentative="1">
      <w:start w:val="1"/>
      <w:numFmt w:val="lowerLetter"/>
      <w:lvlText w:val="%8."/>
      <w:lvlJc w:val="left"/>
      <w:pPr>
        <w:ind w:left="7238" w:hanging="360"/>
      </w:pPr>
    </w:lvl>
    <w:lvl w:ilvl="8" w:tplc="0416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1" w15:restartNumberingAfterBreak="0">
    <w:nsid w:val="042C3C91"/>
    <w:multiLevelType w:val="hybridMultilevel"/>
    <w:tmpl w:val="75ACC44E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8120FF2"/>
    <w:multiLevelType w:val="hybridMultilevel"/>
    <w:tmpl w:val="51D0002A"/>
    <w:lvl w:ilvl="0" w:tplc="E3E2D7A4">
      <w:start w:val="1"/>
      <w:numFmt w:val="decimalZero"/>
      <w:lvlText w:val="%1-"/>
      <w:lvlJc w:val="left"/>
      <w:pPr>
        <w:ind w:left="175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0" w:hanging="360"/>
      </w:pPr>
    </w:lvl>
    <w:lvl w:ilvl="2" w:tplc="0416001B" w:tentative="1">
      <w:start w:val="1"/>
      <w:numFmt w:val="lowerRoman"/>
      <w:lvlText w:val="%3."/>
      <w:lvlJc w:val="right"/>
      <w:pPr>
        <w:ind w:left="3150" w:hanging="180"/>
      </w:pPr>
    </w:lvl>
    <w:lvl w:ilvl="3" w:tplc="0416000F" w:tentative="1">
      <w:start w:val="1"/>
      <w:numFmt w:val="decimal"/>
      <w:lvlText w:val="%4."/>
      <w:lvlJc w:val="left"/>
      <w:pPr>
        <w:ind w:left="3870" w:hanging="360"/>
      </w:pPr>
    </w:lvl>
    <w:lvl w:ilvl="4" w:tplc="04160019" w:tentative="1">
      <w:start w:val="1"/>
      <w:numFmt w:val="lowerLetter"/>
      <w:lvlText w:val="%5."/>
      <w:lvlJc w:val="left"/>
      <w:pPr>
        <w:ind w:left="4590" w:hanging="360"/>
      </w:pPr>
    </w:lvl>
    <w:lvl w:ilvl="5" w:tplc="0416001B" w:tentative="1">
      <w:start w:val="1"/>
      <w:numFmt w:val="lowerRoman"/>
      <w:lvlText w:val="%6."/>
      <w:lvlJc w:val="right"/>
      <w:pPr>
        <w:ind w:left="5310" w:hanging="180"/>
      </w:pPr>
    </w:lvl>
    <w:lvl w:ilvl="6" w:tplc="0416000F" w:tentative="1">
      <w:start w:val="1"/>
      <w:numFmt w:val="decimal"/>
      <w:lvlText w:val="%7."/>
      <w:lvlJc w:val="left"/>
      <w:pPr>
        <w:ind w:left="6030" w:hanging="360"/>
      </w:pPr>
    </w:lvl>
    <w:lvl w:ilvl="7" w:tplc="04160019" w:tentative="1">
      <w:start w:val="1"/>
      <w:numFmt w:val="lowerLetter"/>
      <w:lvlText w:val="%8."/>
      <w:lvlJc w:val="left"/>
      <w:pPr>
        <w:ind w:left="6750" w:hanging="360"/>
      </w:pPr>
    </w:lvl>
    <w:lvl w:ilvl="8" w:tplc="0416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 w15:restartNumberingAfterBreak="0">
    <w:nsid w:val="1C937264"/>
    <w:multiLevelType w:val="hybridMultilevel"/>
    <w:tmpl w:val="63EE38F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D6A8B"/>
    <w:multiLevelType w:val="hybridMultilevel"/>
    <w:tmpl w:val="42ECE5C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B7B30"/>
    <w:multiLevelType w:val="hybridMultilevel"/>
    <w:tmpl w:val="A2D6869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60C7"/>
    <w:multiLevelType w:val="hybridMultilevel"/>
    <w:tmpl w:val="DE445C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A0CBC"/>
    <w:multiLevelType w:val="hybridMultilevel"/>
    <w:tmpl w:val="D48A293E"/>
    <w:lvl w:ilvl="0" w:tplc="04160003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8" w15:restartNumberingAfterBreak="0">
    <w:nsid w:val="490922C8"/>
    <w:multiLevelType w:val="hybridMultilevel"/>
    <w:tmpl w:val="DCD697F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B3958"/>
    <w:multiLevelType w:val="hybridMultilevel"/>
    <w:tmpl w:val="551C69D2"/>
    <w:lvl w:ilvl="0" w:tplc="65026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85693F0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B745BF1"/>
    <w:multiLevelType w:val="hybridMultilevel"/>
    <w:tmpl w:val="93A832A2"/>
    <w:lvl w:ilvl="0" w:tplc="04160003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11" w15:restartNumberingAfterBreak="0">
    <w:nsid w:val="4EDA4ED6"/>
    <w:multiLevelType w:val="hybridMultilevel"/>
    <w:tmpl w:val="6C4C1FEA"/>
    <w:lvl w:ilvl="0" w:tplc="27763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C5256"/>
    <w:multiLevelType w:val="hybridMultilevel"/>
    <w:tmpl w:val="F118AF1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4C5584"/>
    <w:multiLevelType w:val="hybridMultilevel"/>
    <w:tmpl w:val="8676F2B0"/>
    <w:lvl w:ilvl="0" w:tplc="04160001">
      <w:start w:val="1"/>
      <w:numFmt w:val="bullet"/>
      <w:lvlText w:val=""/>
      <w:lvlJc w:val="left"/>
      <w:pPr>
        <w:ind w:left="161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8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5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3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190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97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204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211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21915" w:hanging="360"/>
      </w:pPr>
      <w:rPr>
        <w:rFonts w:ascii="Wingdings" w:hAnsi="Wingdings" w:hint="default"/>
      </w:rPr>
    </w:lvl>
  </w:abstractNum>
  <w:abstractNum w:abstractNumId="14" w15:restartNumberingAfterBreak="0">
    <w:nsid w:val="6FB001D4"/>
    <w:multiLevelType w:val="hybridMultilevel"/>
    <w:tmpl w:val="91E0A5F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5184318">
    <w:abstractNumId w:val="6"/>
  </w:num>
  <w:num w:numId="2" w16cid:durableId="1073088611">
    <w:abstractNumId w:val="9"/>
  </w:num>
  <w:num w:numId="3" w16cid:durableId="575824378">
    <w:abstractNumId w:val="5"/>
  </w:num>
  <w:num w:numId="4" w16cid:durableId="674847998">
    <w:abstractNumId w:val="1"/>
  </w:num>
  <w:num w:numId="5" w16cid:durableId="839390827">
    <w:abstractNumId w:val="10"/>
  </w:num>
  <w:num w:numId="6" w16cid:durableId="953290535">
    <w:abstractNumId w:val="0"/>
  </w:num>
  <w:num w:numId="7" w16cid:durableId="1650090293">
    <w:abstractNumId w:val="7"/>
  </w:num>
  <w:num w:numId="8" w16cid:durableId="1061293630">
    <w:abstractNumId w:val="3"/>
  </w:num>
  <w:num w:numId="9" w16cid:durableId="1187211325">
    <w:abstractNumId w:val="4"/>
  </w:num>
  <w:num w:numId="10" w16cid:durableId="103574019">
    <w:abstractNumId w:val="13"/>
  </w:num>
  <w:num w:numId="11" w16cid:durableId="2068409151">
    <w:abstractNumId w:val="2"/>
  </w:num>
  <w:num w:numId="12" w16cid:durableId="894586597">
    <w:abstractNumId w:val="12"/>
  </w:num>
  <w:num w:numId="13" w16cid:durableId="191110980">
    <w:abstractNumId w:val="14"/>
  </w:num>
  <w:num w:numId="14" w16cid:durableId="1677465315">
    <w:abstractNumId w:val="11"/>
  </w:num>
  <w:num w:numId="15" w16cid:durableId="11465832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7A"/>
    <w:rsid w:val="00011DC7"/>
    <w:rsid w:val="000C6AF1"/>
    <w:rsid w:val="0018668D"/>
    <w:rsid w:val="001B3C6F"/>
    <w:rsid w:val="001B7891"/>
    <w:rsid w:val="002042A5"/>
    <w:rsid w:val="00221A9C"/>
    <w:rsid w:val="00232B66"/>
    <w:rsid w:val="00251081"/>
    <w:rsid w:val="00281969"/>
    <w:rsid w:val="002A5EFE"/>
    <w:rsid w:val="002F4B25"/>
    <w:rsid w:val="003077C8"/>
    <w:rsid w:val="00332D37"/>
    <w:rsid w:val="003C6135"/>
    <w:rsid w:val="003F07B0"/>
    <w:rsid w:val="0040794E"/>
    <w:rsid w:val="00415ACC"/>
    <w:rsid w:val="00421A2B"/>
    <w:rsid w:val="0048762C"/>
    <w:rsid w:val="004D2B80"/>
    <w:rsid w:val="00505A8F"/>
    <w:rsid w:val="00546E9C"/>
    <w:rsid w:val="00571635"/>
    <w:rsid w:val="005B543C"/>
    <w:rsid w:val="005C0B87"/>
    <w:rsid w:val="005D2305"/>
    <w:rsid w:val="005F1F7D"/>
    <w:rsid w:val="005F7C0A"/>
    <w:rsid w:val="006013CB"/>
    <w:rsid w:val="00601736"/>
    <w:rsid w:val="00614B75"/>
    <w:rsid w:val="0063613F"/>
    <w:rsid w:val="00671459"/>
    <w:rsid w:val="00676EB7"/>
    <w:rsid w:val="00687F76"/>
    <w:rsid w:val="006C540E"/>
    <w:rsid w:val="00765174"/>
    <w:rsid w:val="00784B0A"/>
    <w:rsid w:val="007E458E"/>
    <w:rsid w:val="007F4FF4"/>
    <w:rsid w:val="008042F1"/>
    <w:rsid w:val="008357A4"/>
    <w:rsid w:val="0085390C"/>
    <w:rsid w:val="00931D07"/>
    <w:rsid w:val="00945599"/>
    <w:rsid w:val="009A1E5B"/>
    <w:rsid w:val="009C291D"/>
    <w:rsid w:val="009D642D"/>
    <w:rsid w:val="00A21501"/>
    <w:rsid w:val="00A575C3"/>
    <w:rsid w:val="00A60B12"/>
    <w:rsid w:val="00AC36CE"/>
    <w:rsid w:val="00B16F0E"/>
    <w:rsid w:val="00B416C8"/>
    <w:rsid w:val="00B44057"/>
    <w:rsid w:val="00B70A79"/>
    <w:rsid w:val="00BE027A"/>
    <w:rsid w:val="00BE1144"/>
    <w:rsid w:val="00C457DB"/>
    <w:rsid w:val="00C62960"/>
    <w:rsid w:val="00C9300E"/>
    <w:rsid w:val="00C93318"/>
    <w:rsid w:val="00CC2C29"/>
    <w:rsid w:val="00CE472A"/>
    <w:rsid w:val="00D17234"/>
    <w:rsid w:val="00D81DEC"/>
    <w:rsid w:val="00D86B54"/>
    <w:rsid w:val="00D94B68"/>
    <w:rsid w:val="00DA5FE2"/>
    <w:rsid w:val="00DC5C9D"/>
    <w:rsid w:val="00DD69C1"/>
    <w:rsid w:val="00DE087E"/>
    <w:rsid w:val="00E0325C"/>
    <w:rsid w:val="00E04C24"/>
    <w:rsid w:val="00E05DC3"/>
    <w:rsid w:val="00E17190"/>
    <w:rsid w:val="00E32DAA"/>
    <w:rsid w:val="00ED3DB7"/>
    <w:rsid w:val="00F5530B"/>
    <w:rsid w:val="00F61E2E"/>
    <w:rsid w:val="00F66A83"/>
    <w:rsid w:val="00F75DDD"/>
    <w:rsid w:val="00F8753E"/>
    <w:rsid w:val="00FC263E"/>
    <w:rsid w:val="00FE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052B4"/>
  <w15:docId w15:val="{E3A191D3-36C2-4200-830A-50DA170E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135"/>
    <w:rPr>
      <w:sz w:val="24"/>
      <w:szCs w:val="24"/>
      <w:lang w:bidi="pt-BR"/>
    </w:rPr>
  </w:style>
  <w:style w:type="paragraph" w:styleId="Ttulo3">
    <w:name w:val="heading 3"/>
    <w:basedOn w:val="Normal"/>
    <w:next w:val="Normal"/>
    <w:link w:val="Ttulo3Char"/>
    <w:qFormat/>
    <w:rsid w:val="00671459"/>
    <w:pPr>
      <w:keepNext/>
      <w:outlineLvl w:val="2"/>
    </w:pPr>
    <w:rPr>
      <w:rFonts w:ascii="Arial" w:hAnsi="Arial"/>
      <w:b/>
      <w:sz w:val="20"/>
      <w:szCs w:val="20"/>
      <w:lang w:val="pt-BR" w:eastAsia="pt-BR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671459"/>
    <w:rPr>
      <w:rFonts w:ascii="Arial" w:hAnsi="Arial"/>
      <w:b/>
      <w:lang w:val="pt-BR" w:eastAsia="pt-BR"/>
    </w:rPr>
  </w:style>
  <w:style w:type="paragraph" w:styleId="Ttulo">
    <w:name w:val="Title"/>
    <w:basedOn w:val="Normal"/>
    <w:link w:val="TtuloChar"/>
    <w:qFormat/>
    <w:rsid w:val="00671459"/>
    <w:pPr>
      <w:tabs>
        <w:tab w:val="left" w:pos="4039"/>
        <w:tab w:val="left" w:pos="8434"/>
      </w:tabs>
      <w:jc w:val="center"/>
    </w:pPr>
    <w:rPr>
      <w:sz w:val="28"/>
      <w:szCs w:val="20"/>
      <w:lang w:val="pt-BR" w:eastAsia="pt-BR" w:bidi="ar-SA"/>
    </w:rPr>
  </w:style>
  <w:style w:type="character" w:customStyle="1" w:styleId="TtuloChar">
    <w:name w:val="Título Char"/>
    <w:basedOn w:val="Fontepargpadro"/>
    <w:link w:val="Ttulo"/>
    <w:rsid w:val="00671459"/>
    <w:rPr>
      <w:sz w:val="28"/>
      <w:lang w:val="pt-BR" w:eastAsia="pt-BR"/>
    </w:rPr>
  </w:style>
  <w:style w:type="character" w:styleId="Refdecomentrio">
    <w:name w:val="annotation reference"/>
    <w:basedOn w:val="Fontepargpadro"/>
    <w:semiHidden/>
    <w:unhideWhenUsed/>
    <w:rsid w:val="0018668D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18668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18668D"/>
    <w:rPr>
      <w:lang w:bidi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8668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8668D"/>
    <w:rPr>
      <w:b/>
      <w:bCs/>
      <w:lang w:bidi="pt-BR"/>
    </w:rPr>
  </w:style>
  <w:style w:type="paragraph" w:styleId="Textodebalo">
    <w:name w:val="Balloon Text"/>
    <w:basedOn w:val="Normal"/>
    <w:link w:val="TextodebaloChar"/>
    <w:semiHidden/>
    <w:unhideWhenUsed/>
    <w:rsid w:val="0018668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18668D"/>
    <w:rPr>
      <w:rFonts w:ascii="Tahoma" w:hAnsi="Tahoma" w:cs="Tahoma"/>
      <w:sz w:val="16"/>
      <w:szCs w:val="16"/>
      <w:lang w:bidi="pt-BR"/>
    </w:rPr>
  </w:style>
  <w:style w:type="paragraph" w:styleId="PargrafodaLista">
    <w:name w:val="List Paragraph"/>
    <w:basedOn w:val="Normal"/>
    <w:uiPriority w:val="34"/>
    <w:qFormat/>
    <w:rsid w:val="00F61E2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05A8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pt-BR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505A8F"/>
    <w:rPr>
      <w:rFonts w:asciiTheme="minorHAnsi" w:eastAsiaTheme="minorHAnsi" w:hAnsiTheme="minorHAnsi" w:cstheme="minorBidi"/>
      <w:sz w:val="22"/>
      <w:szCs w:val="22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drigo\AppData\Roaming\Microsoft\Templates\R&#243;tulos%20para%20CD%20(compat&#237;vel%20com%20Avery%205824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28AFD7A-66F9-41D3-8AC7-6AAB0A4902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Rótulos para CD (compatível com Avery 5824)</Template>
  <TotalTime>16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Claudino Diogo</dc:creator>
  <cp:lastModifiedBy>Renato Vieira de Moraies</cp:lastModifiedBy>
  <cp:revision>6</cp:revision>
  <cp:lastPrinted>2025-11-24T19:24:00Z</cp:lastPrinted>
  <dcterms:created xsi:type="dcterms:W3CDTF">2024-10-22T19:27:00Z</dcterms:created>
  <dcterms:modified xsi:type="dcterms:W3CDTF">2025-11-24T19:35:00Z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TC010130011046</vt:lpwstr>
  </property>
</Properties>
</file>